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3C6" w:rsidRPr="00B77366" w:rsidRDefault="00A423C6" w:rsidP="00B77366">
      <w:pPr>
        <w:pStyle w:val="Heading1"/>
        <w:spacing w:before="0" w:after="0"/>
        <w:jc w:val="right"/>
      </w:pPr>
      <w:r w:rsidRPr="00B77366">
        <w:rPr>
          <w:rFonts w:ascii="Times New Roman" w:hAnsi="Times New Roman"/>
          <w:b w:val="0"/>
          <w:sz w:val="24"/>
        </w:rPr>
        <w:t>Приложение №5</w:t>
      </w:r>
    </w:p>
    <w:p w:rsidR="00A423C6" w:rsidRDefault="00A423C6" w:rsidP="00DE27B8">
      <w:pPr>
        <w:tabs>
          <w:tab w:val="left" w:pos="6521"/>
        </w:tabs>
        <w:jc w:val="right"/>
      </w:pPr>
      <w:r w:rsidRPr="005568B3">
        <w:t xml:space="preserve">к Договору </w:t>
      </w:r>
      <w:r>
        <w:t>купли-продажи</w:t>
      </w:r>
    </w:p>
    <w:p w:rsidR="00A423C6" w:rsidRPr="005568B3" w:rsidRDefault="00A423C6" w:rsidP="00B77366">
      <w:pPr>
        <w:tabs>
          <w:tab w:val="left" w:pos="6521"/>
        </w:tabs>
        <w:jc w:val="right"/>
      </w:pPr>
      <w:r w:rsidRPr="005568B3">
        <w:t>от «___»___________ г.</w:t>
      </w:r>
    </w:p>
    <w:p w:rsidR="00A423C6" w:rsidRPr="005568B3" w:rsidRDefault="00A423C6" w:rsidP="00B77366">
      <w:pPr>
        <w:tabs>
          <w:tab w:val="left" w:pos="6521"/>
        </w:tabs>
        <w:jc w:val="right"/>
      </w:pPr>
      <w:r w:rsidRPr="005568B3">
        <w:t xml:space="preserve">№ ___________________________ </w:t>
      </w:r>
    </w:p>
    <w:p w:rsidR="00A423C6" w:rsidRPr="00CF702F" w:rsidRDefault="00A423C6" w:rsidP="00DE27B8">
      <w:pPr>
        <w:tabs>
          <w:tab w:val="left" w:pos="6521"/>
        </w:tabs>
        <w:ind w:left="5670"/>
      </w:pPr>
    </w:p>
    <w:p w:rsidR="00A423C6" w:rsidRPr="00CF702F" w:rsidRDefault="00A423C6" w:rsidP="00B77366">
      <w:pPr>
        <w:tabs>
          <w:tab w:val="left" w:pos="6521"/>
        </w:tabs>
        <w:jc w:val="center"/>
      </w:pPr>
      <w:r w:rsidRPr="00CF702F">
        <w:t>Форма</w:t>
      </w:r>
    </w:p>
    <w:p w:rsidR="00A423C6" w:rsidRPr="00B77366" w:rsidRDefault="00A423C6" w:rsidP="00DE27B8">
      <w:pPr>
        <w:jc w:val="right"/>
      </w:pPr>
    </w:p>
    <w:p w:rsidR="00A423C6" w:rsidRPr="00CF702F" w:rsidRDefault="00A423C6" w:rsidP="00DE27B8">
      <w:pPr>
        <w:jc w:val="center"/>
        <w:rPr>
          <w:b/>
        </w:rPr>
      </w:pPr>
      <w:r w:rsidRPr="00CF702F">
        <w:rPr>
          <w:b/>
        </w:rPr>
        <w:t xml:space="preserve">БАНКОВСКАЯ ГАРАНТИЯ ВОЗВРАТА АВАНСА </w:t>
      </w:r>
    </w:p>
    <w:p w:rsidR="00A423C6" w:rsidRDefault="00A423C6" w:rsidP="00EE0F95">
      <w:pPr>
        <w:ind w:firstLine="709"/>
      </w:pPr>
      <w:r w:rsidRPr="00CF702F">
        <w:t>г. _______________</w:t>
      </w:r>
      <w:r w:rsidRPr="00CF702F">
        <w:tab/>
      </w:r>
    </w:p>
    <w:p w:rsidR="00A423C6" w:rsidRPr="00CF702F" w:rsidRDefault="00A423C6" w:rsidP="00B77366">
      <w:pPr>
        <w:ind w:firstLine="709"/>
      </w:pPr>
      <w:r w:rsidRPr="00CF702F">
        <w:t>«___»_______20___г.</w:t>
      </w:r>
    </w:p>
    <w:p w:rsidR="00A423C6" w:rsidRPr="00CF702F" w:rsidRDefault="00A423C6" w:rsidP="00DE27B8">
      <w:r w:rsidRPr="00CF702F">
        <w:t>____________________________________________</w:t>
      </w:r>
      <w:r>
        <w:t>_______________________________</w:t>
      </w:r>
      <w:r w:rsidRPr="00CF702F">
        <w:t xml:space="preserve">, </w:t>
      </w:r>
    </w:p>
    <w:p w:rsidR="00A423C6" w:rsidRDefault="00A423C6" w:rsidP="00B77366">
      <w:pPr>
        <w:spacing w:after="60"/>
        <w:jc w:val="both"/>
      </w:pPr>
      <w:r w:rsidRPr="00F95688">
        <w:t>(</w:t>
      </w:r>
      <w:r w:rsidRPr="00F95688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F95688">
        <w:t xml:space="preserve">именуемое в дальнейшем </w:t>
      </w:r>
      <w:r w:rsidRPr="00F95688">
        <w:rPr>
          <w:b/>
        </w:rPr>
        <w:t>«Гарант»</w:t>
      </w:r>
      <w:r w:rsidRPr="00F95688">
        <w:t>, действующее на основании лицензии Центрального Банка России №__ от ____</w:t>
      </w:r>
      <w:r>
        <w:t>__</w:t>
      </w:r>
      <w:r w:rsidRPr="00F95688">
        <w:t>_, в лице ______</w:t>
      </w:r>
      <w:r>
        <w:t>_________________________________________________</w:t>
      </w:r>
      <w:r w:rsidRPr="00F95688">
        <w:t>_, действующего на основании _____</w:t>
      </w:r>
      <w:r>
        <w:t>_____________</w:t>
      </w:r>
      <w:r w:rsidRPr="00F95688">
        <w:t>_</w:t>
      </w:r>
      <w:r>
        <w:t>_</w:t>
      </w:r>
      <w:r w:rsidRPr="00F95688">
        <w:t>_, по просьбе</w:t>
      </w:r>
    </w:p>
    <w:p w:rsidR="00A423C6" w:rsidRDefault="00A423C6" w:rsidP="00B77366">
      <w:pPr>
        <w:spacing w:after="60"/>
        <w:jc w:val="both"/>
      </w:pPr>
      <w:r w:rsidRPr="00F95688">
        <w:t xml:space="preserve"> (</w:t>
      </w:r>
      <w:r w:rsidRPr="00F95688">
        <w:rPr>
          <w:i/>
          <w:iCs/>
        </w:rPr>
        <w:t>указывается наименование Продавца по Договору</w:t>
      </w:r>
      <w:r w:rsidRPr="00F95688">
        <w:t>),</w:t>
      </w:r>
      <w:r w:rsidRPr="00F95688">
        <w:rPr>
          <w:i/>
          <w:iCs/>
        </w:rPr>
        <w:t xml:space="preserve"> </w:t>
      </w:r>
      <w:r>
        <w:rPr>
          <w:i/>
          <w:iCs/>
        </w:rPr>
        <w:t xml:space="preserve">адрес </w:t>
      </w:r>
      <w:r w:rsidRPr="00F95688">
        <w:rPr>
          <w:i/>
          <w:iCs/>
        </w:rPr>
        <w:t>мест</w:t>
      </w:r>
      <w:r>
        <w:rPr>
          <w:i/>
          <w:iCs/>
        </w:rPr>
        <w:t>а</w:t>
      </w:r>
      <w:r w:rsidRPr="00F95688">
        <w:rPr>
          <w:i/>
          <w:iCs/>
        </w:rPr>
        <w:t xml:space="preserve"> нахождения </w:t>
      </w:r>
      <w:r w:rsidRPr="00F95688">
        <w:rPr>
          <w:iCs/>
        </w:rPr>
        <w:t>____</w:t>
      </w:r>
      <w:r>
        <w:rPr>
          <w:iCs/>
        </w:rPr>
        <w:t>______________________________________________</w:t>
      </w:r>
      <w:r w:rsidRPr="00F95688">
        <w:rPr>
          <w:iCs/>
        </w:rPr>
        <w:t>__</w:t>
      </w:r>
      <w:r w:rsidRPr="00F95688">
        <w:rPr>
          <w:i/>
          <w:iCs/>
        </w:rPr>
        <w:t xml:space="preserve">, ИНН/КПП </w:t>
      </w:r>
      <w:r w:rsidRPr="00F95688">
        <w:rPr>
          <w:iCs/>
        </w:rPr>
        <w:t>__</w:t>
      </w:r>
      <w:r>
        <w:rPr>
          <w:iCs/>
        </w:rPr>
        <w:t>_</w:t>
      </w:r>
      <w:r w:rsidRPr="00F95688">
        <w:rPr>
          <w:iCs/>
        </w:rPr>
        <w:t>___/______</w:t>
      </w:r>
      <w:r w:rsidRPr="00F95688">
        <w:rPr>
          <w:i/>
          <w:iCs/>
        </w:rPr>
        <w:t xml:space="preserve">, ОГРН </w:t>
      </w:r>
      <w:r w:rsidRPr="00F95688">
        <w:rPr>
          <w:iCs/>
        </w:rPr>
        <w:t>___</w:t>
      </w:r>
      <w:r>
        <w:rPr>
          <w:iCs/>
        </w:rPr>
        <w:t>____________________</w:t>
      </w:r>
      <w:r w:rsidRPr="00F95688">
        <w:rPr>
          <w:iCs/>
        </w:rPr>
        <w:t>__,</w:t>
      </w:r>
      <w:r w:rsidRPr="00F95688">
        <w:t xml:space="preserve"> именуемого в дальнейшем </w:t>
      </w:r>
      <w:r w:rsidRPr="00F95688">
        <w:rPr>
          <w:b/>
        </w:rPr>
        <w:t>«Принципал»</w:t>
      </w:r>
      <w:r w:rsidRPr="00F95688">
        <w:t xml:space="preserve">, </w:t>
      </w:r>
    </w:p>
    <w:p w:rsidR="00A423C6" w:rsidRPr="00F95688" w:rsidRDefault="00A423C6" w:rsidP="00B77366">
      <w:pPr>
        <w:spacing w:after="60"/>
        <w:jc w:val="both"/>
      </w:pPr>
      <w:r w:rsidRPr="00F95688">
        <w:t xml:space="preserve">дает в пользу </w:t>
      </w:r>
      <w:r>
        <w:t>___________________________</w:t>
      </w:r>
      <w:r w:rsidRPr="00F95688">
        <w:t xml:space="preserve"> (</w:t>
      </w:r>
      <w:r w:rsidRPr="00F95688">
        <w:rPr>
          <w:i/>
          <w:iCs/>
        </w:rPr>
        <w:t xml:space="preserve">указывается наименование </w:t>
      </w:r>
      <w:r>
        <w:rPr>
          <w:i/>
          <w:iCs/>
        </w:rPr>
        <w:t>Покупателя/ Лизингодателя</w:t>
      </w:r>
      <w:r w:rsidRPr="00F95688">
        <w:rPr>
          <w:i/>
          <w:iCs/>
        </w:rPr>
        <w:t xml:space="preserve"> по Договору</w:t>
      </w:r>
      <w:r>
        <w:rPr>
          <w:i/>
          <w:iCs/>
        </w:rPr>
        <w:t>)</w:t>
      </w:r>
      <w:r>
        <w:t xml:space="preserve">, </w:t>
      </w:r>
      <w:r w:rsidRPr="00F95688">
        <w:t xml:space="preserve">место нахождения: </w:t>
      </w:r>
      <w:r>
        <w:t>___________________________</w:t>
      </w:r>
      <w:r w:rsidRPr="00F95688">
        <w:t xml:space="preserve">,  ИНН  </w:t>
      </w:r>
      <w:r>
        <w:rPr>
          <w:spacing w:val="-3"/>
        </w:rPr>
        <w:t>____________</w:t>
      </w:r>
      <w:r w:rsidRPr="00F95688">
        <w:rPr>
          <w:spacing w:val="-3"/>
        </w:rPr>
        <w:t xml:space="preserve">, КПП </w:t>
      </w:r>
      <w:r>
        <w:rPr>
          <w:spacing w:val="-3"/>
        </w:rPr>
        <w:t>__________</w:t>
      </w:r>
      <w:r w:rsidRPr="00F95688">
        <w:rPr>
          <w:spacing w:val="-3"/>
        </w:rPr>
        <w:t xml:space="preserve">, ОГРН </w:t>
      </w:r>
      <w:r>
        <w:t>_______________</w:t>
      </w:r>
      <w:r w:rsidRPr="00F95688">
        <w:t xml:space="preserve">) именуемого в дальнейшем </w:t>
      </w:r>
      <w:r w:rsidRPr="00F95688">
        <w:rPr>
          <w:b/>
        </w:rPr>
        <w:t>«Бенефициар»</w:t>
      </w:r>
      <w:r w:rsidRPr="00B77366">
        <w:rPr>
          <w:b/>
        </w:rPr>
        <w:t>,</w:t>
      </w:r>
      <w:r w:rsidRPr="00F95688">
        <w:t xml:space="preserve"> следующее обязательство</w:t>
      </w:r>
      <w:r>
        <w:t>:</w:t>
      </w:r>
    </w:p>
    <w:p w:rsidR="00A423C6" w:rsidRPr="00F95688" w:rsidRDefault="00A423C6" w:rsidP="00B77366">
      <w:pPr>
        <w:spacing w:after="60"/>
        <w:ind w:firstLine="709"/>
        <w:jc w:val="both"/>
        <w:rPr>
          <w:rFonts w:cs="Arial"/>
        </w:rPr>
      </w:pPr>
      <w:r w:rsidRPr="00F95688">
        <w:rPr>
          <w:rFonts w:cs="Arial"/>
        </w:rPr>
        <w:t xml:space="preserve">1. В случае неисполнения или ненадлежащего исполнения Принципалом обязательства по поставке имущества по договору </w:t>
      </w:r>
      <w:r w:rsidRPr="00F95688">
        <w:t xml:space="preserve">купли-продажи ____________ </w:t>
      </w:r>
      <w:r w:rsidRPr="00B77366">
        <w:rPr>
          <w:i/>
        </w:rPr>
        <w:t>(наименование договора, номер, дата договора)</w:t>
      </w:r>
      <w:r w:rsidRPr="00B77366">
        <w:t xml:space="preserve">, </w:t>
      </w:r>
      <w:r w:rsidRPr="00F95688">
        <w:rPr>
          <w:rFonts w:cs="Arial"/>
        </w:rPr>
        <w:t xml:space="preserve">заключенному между Принципалом, Бенефициаром и </w:t>
      </w:r>
      <w:r>
        <w:t>А</w:t>
      </w:r>
      <w:r w:rsidRPr="00F95688">
        <w:t>кционерным обществом «НИЖЕГОРОДСКАЯ ИНЖИНИРИНГОВАЯ</w:t>
      </w:r>
      <w:r>
        <w:t xml:space="preserve">  КОМПАНИЯ «АТОМЭНЕРГОПРОЕКТ» (</w:t>
      </w:r>
      <w:r w:rsidRPr="00F95688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F95688">
          <w:t>603006, г</w:t>
        </w:r>
      </w:smartTag>
      <w:r w:rsidRPr="00F95688">
        <w:t xml:space="preserve">. Нижний Новгород, пл. Свободы, д.3, ИНН  5260214123  ОГРН 1075260029240), именуемого в дальнейшем </w:t>
      </w:r>
      <w:r w:rsidRPr="00F95688">
        <w:rPr>
          <w:b/>
        </w:rPr>
        <w:t>«Лизингополучатель»</w:t>
      </w:r>
      <w:r w:rsidRPr="00F95688">
        <w:rPr>
          <w:rFonts w:cs="Arial"/>
        </w:rPr>
        <w:t xml:space="preserve"> </w:t>
      </w:r>
      <w:r w:rsidRPr="00F95688">
        <w:t>(далее – Договор)</w:t>
      </w:r>
      <w:r w:rsidRPr="00F95688">
        <w:rPr>
          <w:rFonts w:cs="Arial"/>
        </w:rPr>
        <w:t>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A423C6" w:rsidRPr="00F95688" w:rsidRDefault="00A423C6" w:rsidP="00B77366">
      <w:pPr>
        <w:spacing w:after="60"/>
        <w:ind w:firstLine="709"/>
        <w:jc w:val="both"/>
      </w:pPr>
      <w:r w:rsidRPr="00F95688">
        <w:rPr>
          <w:rFonts w:cs="Arial"/>
        </w:rPr>
        <w:t xml:space="preserve">2. </w:t>
      </w:r>
      <w:r w:rsidRPr="00F95688">
        <w:t>Требование Бенефициара об уплате Гарантом денежной суммы по настоящей гарантии должно быть представлено в письменной форме с приложением документа, заверенного банком Бенефициара, подтверждающего выплату Принципалу авансового платежа</w:t>
      </w:r>
      <w:r w:rsidRPr="00B77366">
        <w:t>.</w:t>
      </w:r>
    </w:p>
    <w:p w:rsidR="00A423C6" w:rsidRPr="00F95688" w:rsidRDefault="00A423C6" w:rsidP="00B77366">
      <w:pPr>
        <w:spacing w:after="60"/>
        <w:ind w:firstLine="709"/>
        <w:jc w:val="both"/>
      </w:pPr>
      <w:r w:rsidRPr="00F95688">
        <w:t>В требовании Бенефициар должен указать, в чем состоит нарушение Принципалом обязательства, в обеспечение которого выдана настоящая гарантия. Требование должно быть подписано уполномоченным лицом Бенефициара и заверено печатью Бенефициара.</w:t>
      </w:r>
    </w:p>
    <w:p w:rsidR="00A423C6" w:rsidRPr="00F95688" w:rsidRDefault="00A423C6" w:rsidP="00B77366">
      <w:pPr>
        <w:spacing w:after="60"/>
        <w:ind w:firstLine="709"/>
        <w:jc w:val="both"/>
      </w:pPr>
      <w:r w:rsidRPr="00F95688">
        <w:t xml:space="preserve">3. Обязательство Гаранта перед Бенефициаром ограничивается предельной суммой </w:t>
      </w:r>
      <w:r w:rsidRPr="00F95688">
        <w:rPr>
          <w:u w:val="single"/>
        </w:rPr>
        <w:t>_____</w:t>
      </w:r>
      <w:r>
        <w:rPr>
          <w:u w:val="single"/>
        </w:rPr>
        <w:t>_____________</w:t>
      </w:r>
      <w:r w:rsidRPr="00F95688">
        <w:rPr>
          <w:u w:val="single"/>
        </w:rPr>
        <w:t>____ (_________</w:t>
      </w:r>
      <w:r>
        <w:rPr>
          <w:u w:val="single"/>
        </w:rPr>
        <w:t>_________________</w:t>
      </w:r>
      <w:r w:rsidRPr="00F95688">
        <w:rPr>
          <w:u w:val="single"/>
        </w:rPr>
        <w:t>________) рублей.</w:t>
      </w:r>
    </w:p>
    <w:p w:rsidR="00A423C6" w:rsidRPr="00F95688" w:rsidRDefault="00A423C6" w:rsidP="00B77366">
      <w:pPr>
        <w:spacing w:after="60"/>
        <w:ind w:firstLine="709"/>
        <w:jc w:val="both"/>
      </w:pPr>
      <w:r w:rsidRPr="00F95688"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A423C6" w:rsidRDefault="00A423C6" w:rsidP="00B77366">
      <w:pPr>
        <w:spacing w:after="60"/>
        <w:ind w:firstLine="709"/>
        <w:jc w:val="both"/>
      </w:pPr>
      <w:r w:rsidRPr="00F95688">
        <w:t>5. Обязательство Гаранта перед Бенефициаром по гарантии прекращается:</w:t>
      </w:r>
    </w:p>
    <w:p w:rsidR="00A423C6" w:rsidRDefault="00A423C6" w:rsidP="0023282E">
      <w:pPr>
        <w:ind w:firstLine="720"/>
      </w:pPr>
      <w:r>
        <w:t xml:space="preserve">5.1. </w:t>
      </w:r>
      <w:r w:rsidRPr="00CF702F">
        <w:t>уплатой Бенефициару суммы, на которую выдана гарантия;</w:t>
      </w:r>
      <w:r w:rsidRPr="0023282E">
        <w:t xml:space="preserve"> </w:t>
      </w:r>
    </w:p>
    <w:p w:rsidR="00A423C6" w:rsidRPr="00CF702F" w:rsidRDefault="00A423C6" w:rsidP="0023282E">
      <w:pPr>
        <w:ind w:firstLine="720"/>
      </w:pPr>
      <w:r w:rsidRPr="00CF702F">
        <w:t>5.2. окончанием определенного в гарантии срока, на который она выдана;</w:t>
      </w:r>
    </w:p>
    <w:p w:rsidR="00A423C6" w:rsidRPr="00CF702F" w:rsidRDefault="00A423C6" w:rsidP="00B77366">
      <w:pPr>
        <w:ind w:firstLine="720"/>
        <w:jc w:val="both"/>
      </w:pPr>
      <w:r w:rsidRPr="00CF702F">
        <w:t>5.3. вследствие отказа Бенефициара от своих прав по гарантии и возвращения ее Гаранту;</w:t>
      </w:r>
    </w:p>
    <w:p w:rsidR="00A423C6" w:rsidRPr="00CF702F" w:rsidRDefault="00A423C6" w:rsidP="00B77366">
      <w:pPr>
        <w:ind w:firstLine="720"/>
        <w:jc w:val="both"/>
      </w:pPr>
      <w:r w:rsidRPr="00CF702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A423C6" w:rsidRPr="00CF702F" w:rsidRDefault="00A423C6" w:rsidP="00B77366">
      <w:pPr>
        <w:ind w:firstLine="720"/>
        <w:jc w:val="both"/>
      </w:pPr>
      <w:r w:rsidRPr="00CF702F">
        <w:t>6. Настоящая банковская гарантия вступает в силу со дня ее выдачи и действует до ___________________.</w:t>
      </w:r>
    </w:p>
    <w:p w:rsidR="00A423C6" w:rsidRPr="00B77366" w:rsidRDefault="00A423C6" w:rsidP="00B77366">
      <w:pPr>
        <w:ind w:firstLine="720"/>
        <w:jc w:val="both"/>
      </w:pPr>
      <w:r w:rsidRPr="00CF702F">
        <w:t>7. Настоящая банковская гарантия является безотзывной и не может быть отозвана Гарантом.</w:t>
      </w:r>
    </w:p>
    <w:p w:rsidR="00A423C6" w:rsidRPr="00CF702F" w:rsidRDefault="00A423C6" w:rsidP="00B77366">
      <w:pPr>
        <w:ind w:firstLine="720"/>
        <w:jc w:val="both"/>
      </w:pPr>
      <w:r w:rsidRPr="00CF702F">
        <w:t>8. Требования по настоящей гарантии могут быть предъявлены по выбору Бенефициара: по месту нахождения Гаранта: __________________________________ или отправкой по почтовому адресу Гаранта:__________________ __________.</w:t>
      </w:r>
    </w:p>
    <w:p w:rsidR="00A423C6" w:rsidRPr="00CF702F" w:rsidRDefault="00A423C6" w:rsidP="00B77366">
      <w:pPr>
        <w:autoSpaceDE w:val="0"/>
        <w:autoSpaceDN w:val="0"/>
        <w:adjustRightInd w:val="0"/>
        <w:ind w:firstLine="720"/>
        <w:jc w:val="both"/>
      </w:pPr>
      <w:r w:rsidRPr="00CF702F">
        <w:t>9. Гарант обязуется заранее уведомлять Бенефициара об изменении своего места нахождения и почтового адреса.</w:t>
      </w:r>
    </w:p>
    <w:p w:rsidR="00A423C6" w:rsidRPr="00B77366" w:rsidRDefault="00A423C6" w:rsidP="00B77366">
      <w:pPr>
        <w:autoSpaceDE w:val="0"/>
        <w:autoSpaceDN w:val="0"/>
        <w:adjustRightInd w:val="0"/>
        <w:ind w:firstLine="720"/>
        <w:jc w:val="both"/>
      </w:pPr>
      <w:r w:rsidRPr="00B77366">
        <w:t xml:space="preserve">10. Споры по настоящей гарантии подлежат рассмотрению в Арбитражном суде </w:t>
      </w:r>
      <w:r>
        <w:t>_____</w:t>
      </w:r>
      <w:r w:rsidRPr="00B77366">
        <w:rPr>
          <w:i/>
          <w:u w:val="single"/>
        </w:rPr>
        <w:t>подсудность как в ДКП</w:t>
      </w:r>
      <w:r>
        <w:t>_____________</w:t>
      </w:r>
      <w:r w:rsidRPr="00B77366">
        <w:t>.</w:t>
      </w:r>
    </w:p>
    <w:p w:rsidR="00A423C6" w:rsidRPr="00B77366" w:rsidRDefault="00A423C6" w:rsidP="00B77366">
      <w:pPr>
        <w:jc w:val="both"/>
      </w:pPr>
      <w:r w:rsidRPr="00B77366">
        <w:t xml:space="preserve">           </w:t>
      </w:r>
    </w:p>
    <w:p w:rsidR="00A423C6" w:rsidRPr="00B77366" w:rsidRDefault="00A423C6" w:rsidP="0023282E"/>
    <w:p w:rsidR="00A423C6" w:rsidRPr="00CF702F" w:rsidRDefault="00A423C6" w:rsidP="0023282E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CF702F">
        <w:rPr>
          <w:spacing w:val="-3"/>
        </w:rPr>
        <w:t>Подписано и скреплено круглой печатью  Гаранта   ______числа ________ месяца  20__ года.</w:t>
      </w:r>
    </w:p>
    <w:p w:rsidR="00A423C6" w:rsidRPr="00CF702F" w:rsidRDefault="00A423C6" w:rsidP="0023282E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A423C6" w:rsidRPr="00CF702F" w:rsidRDefault="00A423C6" w:rsidP="0023282E">
      <w:pPr>
        <w:autoSpaceDE w:val="0"/>
        <w:autoSpaceDN w:val="0"/>
        <w:adjustRightInd w:val="0"/>
      </w:pPr>
      <w:r w:rsidRPr="00CF702F">
        <w:rPr>
          <w:u w:val="single"/>
        </w:rPr>
        <w:t xml:space="preserve"> ___________________________</w:t>
      </w:r>
      <w:r w:rsidRPr="0023282E">
        <w:t xml:space="preserve"> </w:t>
      </w:r>
      <w:r w:rsidRPr="00B77366">
        <w:t xml:space="preserve">                                    </w:t>
      </w:r>
      <w:r w:rsidRPr="00CF702F">
        <w:rPr>
          <w:u w:val="single"/>
        </w:rPr>
        <w:t>_______________________</w:t>
      </w:r>
      <w:r w:rsidRPr="00CF702F">
        <w:t xml:space="preserve">   </w:t>
      </w:r>
    </w:p>
    <w:p w:rsidR="00A423C6" w:rsidRPr="00B77366" w:rsidRDefault="00A423C6" w:rsidP="0023282E">
      <w:pPr>
        <w:autoSpaceDE w:val="0"/>
        <w:autoSpaceDN w:val="0"/>
        <w:adjustRightInd w:val="0"/>
      </w:pPr>
      <w:r w:rsidRPr="00CF702F">
        <w:t xml:space="preserve"> Руководитель</w:t>
      </w:r>
      <w:r w:rsidRPr="00B77366">
        <w:t xml:space="preserve"> </w:t>
      </w:r>
      <w:r w:rsidRPr="00B77366">
        <w:tab/>
      </w:r>
      <w:r w:rsidRPr="00B77366">
        <w:tab/>
      </w:r>
      <w:r w:rsidRPr="00B77366">
        <w:tab/>
        <w:t xml:space="preserve">                                              Подпись                                          ФИО полностью</w:t>
      </w:r>
    </w:p>
    <w:p w:rsidR="00A423C6" w:rsidRPr="00CF702F" w:rsidRDefault="00A423C6" w:rsidP="0023282E">
      <w:pPr>
        <w:autoSpaceDE w:val="0"/>
        <w:autoSpaceDN w:val="0"/>
        <w:adjustRightInd w:val="0"/>
      </w:pPr>
    </w:p>
    <w:p w:rsidR="00A423C6" w:rsidRPr="00CF702F" w:rsidRDefault="00A423C6" w:rsidP="0023282E">
      <w:pPr>
        <w:autoSpaceDE w:val="0"/>
        <w:autoSpaceDN w:val="0"/>
        <w:adjustRightInd w:val="0"/>
      </w:pPr>
      <w:r w:rsidRPr="00CF702F">
        <w:rPr>
          <w:u w:val="single"/>
        </w:rPr>
        <w:t>___________________________</w:t>
      </w:r>
      <w:r w:rsidRPr="0023282E">
        <w:t xml:space="preserve"> </w:t>
      </w:r>
      <w:r w:rsidRPr="00B77366">
        <w:t xml:space="preserve">                                     </w:t>
      </w:r>
      <w:r w:rsidRPr="00CF702F">
        <w:rPr>
          <w:u w:val="single"/>
        </w:rPr>
        <w:t>_______________________</w:t>
      </w:r>
      <w:r w:rsidRPr="00CF702F">
        <w:t xml:space="preserve">   </w:t>
      </w:r>
    </w:p>
    <w:p w:rsidR="00A423C6" w:rsidRPr="00B77366" w:rsidRDefault="00A423C6" w:rsidP="0023282E">
      <w:pPr>
        <w:autoSpaceDE w:val="0"/>
        <w:autoSpaceDN w:val="0"/>
        <w:adjustRightInd w:val="0"/>
      </w:pPr>
      <w:r w:rsidRPr="00B77366">
        <w:t xml:space="preserve">    </w:t>
      </w:r>
      <w:r w:rsidRPr="00CF702F">
        <w:t xml:space="preserve">Гл. бухгалтер </w:t>
      </w:r>
      <w:r w:rsidRPr="00CF702F">
        <w:tab/>
      </w:r>
      <w:r w:rsidRPr="00B77366">
        <w:tab/>
      </w:r>
      <w:r w:rsidRPr="00B77366">
        <w:tab/>
        <w:t xml:space="preserve">                                              Подпись                                          ФИО полностью</w:t>
      </w:r>
    </w:p>
    <w:p w:rsidR="00A423C6" w:rsidRPr="00CF702F" w:rsidRDefault="00A423C6" w:rsidP="0023282E">
      <w:pPr>
        <w:autoSpaceDE w:val="0"/>
        <w:autoSpaceDN w:val="0"/>
        <w:adjustRightInd w:val="0"/>
      </w:pPr>
    </w:p>
    <w:p w:rsidR="00A423C6" w:rsidRPr="00CF702F" w:rsidRDefault="00A423C6" w:rsidP="0023282E">
      <w:pPr>
        <w:rPr>
          <w:bCs/>
        </w:rPr>
      </w:pPr>
    </w:p>
    <w:p w:rsidR="00A423C6" w:rsidRPr="00CF702F" w:rsidRDefault="00A423C6" w:rsidP="0023282E">
      <w:pPr>
        <w:autoSpaceDE w:val="0"/>
        <w:autoSpaceDN w:val="0"/>
        <w:adjustRightInd w:val="0"/>
        <w:rPr>
          <w:iCs/>
          <w:spacing w:val="-2"/>
        </w:rPr>
      </w:pPr>
    </w:p>
    <w:p w:rsidR="00A423C6" w:rsidRPr="00CF702F" w:rsidRDefault="00A423C6" w:rsidP="0023282E">
      <w:pPr>
        <w:autoSpaceDE w:val="0"/>
        <w:autoSpaceDN w:val="0"/>
        <w:adjustRightInd w:val="0"/>
      </w:pPr>
      <w:r w:rsidRPr="00CF702F">
        <w:rPr>
          <w:iCs/>
          <w:spacing w:val="-2"/>
        </w:rPr>
        <w:t xml:space="preserve">Место печати      </w:t>
      </w:r>
      <w:r w:rsidRPr="00CF702F">
        <w:t xml:space="preserve">      _________________________________</w:t>
      </w:r>
    </w:p>
    <w:p w:rsidR="00A423C6" w:rsidRDefault="00A423C6" w:rsidP="00DE27B8"/>
    <w:p w:rsidR="00A423C6" w:rsidRPr="001A16A6" w:rsidRDefault="00A423C6" w:rsidP="001A16A6">
      <w:pPr>
        <w:jc w:val="both"/>
      </w:pPr>
    </w:p>
    <w:p w:rsidR="00A423C6" w:rsidRPr="00B77366" w:rsidRDefault="00A423C6" w:rsidP="001A16A6">
      <w:pPr>
        <w:shd w:val="clear" w:color="auto" w:fill="FFFFFF"/>
        <w:jc w:val="both"/>
        <w:rPr>
          <w:rStyle w:val="FontStyle49"/>
          <w:b/>
          <w:sz w:val="24"/>
        </w:rPr>
      </w:pPr>
      <w:r w:rsidRPr="00B77366">
        <w:rPr>
          <w:rStyle w:val="FontStyle49"/>
          <w:b/>
          <w:sz w:val="24"/>
        </w:rPr>
        <w:t xml:space="preserve">Приложения к Гарантии: </w:t>
      </w:r>
    </w:p>
    <w:p w:rsidR="00A423C6" w:rsidRPr="00B77366" w:rsidRDefault="00A423C6" w:rsidP="001A16A6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B77366">
        <w:rPr>
          <w:rFonts w:ascii="Times New Roman" w:hAnsi="Times New Roman"/>
          <w:sz w:val="24"/>
          <w:szCs w:val="24"/>
        </w:rPr>
        <w:t>- нотариально</w:t>
      </w:r>
      <w:bookmarkStart w:id="0" w:name="_GoBack"/>
      <w:bookmarkEnd w:id="0"/>
      <w:r w:rsidRPr="00B77366">
        <w:rPr>
          <w:rFonts w:ascii="Times New Roman" w:hAnsi="Times New Roman"/>
          <w:sz w:val="24"/>
          <w:szCs w:val="24"/>
        </w:rPr>
        <w:t xml:space="preserve"> заверенная копия лицензии ЦБ РФ на имя Гаранта с перечнем банковских операций, право на осуществление которых предоставляется кредитной организации</w:t>
      </w:r>
    </w:p>
    <w:p w:rsidR="00A423C6" w:rsidRPr="00B77366" w:rsidRDefault="00A423C6" w:rsidP="001A16A6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B77366">
        <w:rPr>
          <w:rFonts w:ascii="Times New Roman" w:hAnsi="Times New Roman"/>
          <w:sz w:val="24"/>
          <w:szCs w:val="24"/>
        </w:rPr>
        <w:t>- заверенные уполномоченным лицом банка-гаранта или нотариально заверенные копии действующих учредительных документов банка-гаранта;</w:t>
      </w:r>
    </w:p>
    <w:p w:rsidR="00A423C6" w:rsidRPr="00B77366" w:rsidRDefault="00A423C6" w:rsidP="001A16A6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B77366">
        <w:rPr>
          <w:rFonts w:ascii="Times New Roman" w:hAnsi="Times New Roman"/>
          <w:sz w:val="24"/>
          <w:szCs w:val="24"/>
        </w:rPr>
        <w:t>- заверенная уполномоченным лицом банка-гаранта копия решения (выписки из протокола) уполномоченного органа управления банка-гаранта об избрании единоличного исполнительного органа (в случае если банковская гарантия подписаны единоличным исполнительным органом банка-гаранта);</w:t>
      </w:r>
    </w:p>
    <w:p w:rsidR="00A423C6" w:rsidRPr="00B77366" w:rsidRDefault="00A423C6" w:rsidP="001A16A6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B77366">
        <w:rPr>
          <w:rFonts w:ascii="Times New Roman" w:hAnsi="Times New Roman"/>
          <w:sz w:val="24"/>
          <w:szCs w:val="24"/>
        </w:rPr>
        <w:t>- подлинник или копия доверенности, заверенная лицом ее выдавшим или нотариально, на лицо, действующее от имени банка-гаранта, либо заверенный отделом кадров или лицом его подписавшим приказ о назначении лица, выполняющего функции единоличного исполнительного органа данного общества. В случае если в доверенности на право подписи обеспечения имеются ограничения, а именно - подписание осуществляется в рамках решений кредитных комитетов, структурных подразделений и т.п. лица, выдающего обеспечение, необходимо представление всех поименованных в доверенности решений или, в случае отказа от предоставления данных документов, письма от уполномоченного лица, что предоставление данного обеспечения осуществляется в соответствии с решениями, перечисленными в доверенности;</w:t>
      </w:r>
    </w:p>
    <w:p w:rsidR="00A423C6" w:rsidRPr="00B77366" w:rsidRDefault="00A423C6" w:rsidP="001A16A6">
      <w:pPr>
        <w:shd w:val="clear" w:color="auto" w:fill="FFFFFF"/>
        <w:jc w:val="both"/>
        <w:rPr>
          <w:color w:val="000000"/>
          <w:spacing w:val="-3"/>
        </w:rPr>
      </w:pPr>
      <w:r w:rsidRPr="00B77366">
        <w:t>- подлинник (или нотариально заверенная копия) выписки из Единого государственного реестра юридических лиц (ЕГРЮЛ) лица, выдающего обеспечение (срок действия выписки составляет 30 (тридцать) дней с даты ее выдачи регистрирующим органом).</w:t>
      </w:r>
    </w:p>
    <w:p w:rsidR="00A423C6" w:rsidRPr="00B77366" w:rsidRDefault="00A423C6" w:rsidP="001A16A6">
      <w:pPr>
        <w:shd w:val="clear" w:color="auto" w:fill="FFFFFF"/>
        <w:jc w:val="both"/>
        <w:rPr>
          <w:color w:val="000000"/>
          <w:spacing w:val="-3"/>
        </w:rPr>
      </w:pPr>
    </w:p>
    <w:p w:rsidR="00A423C6" w:rsidRPr="00B77366" w:rsidRDefault="00A423C6" w:rsidP="001A16A6">
      <w:pPr>
        <w:shd w:val="clear" w:color="auto" w:fill="FFFFFF"/>
        <w:jc w:val="both"/>
        <w:rPr>
          <w:b/>
          <w:color w:val="000000"/>
          <w:spacing w:val="-3"/>
        </w:rPr>
      </w:pPr>
      <w:r w:rsidRPr="00B77366">
        <w:rPr>
          <w:b/>
          <w:color w:val="000000"/>
          <w:spacing w:val="-3"/>
        </w:rPr>
        <w:t xml:space="preserve">Дополнительно в верительном письме банка указать следующее: </w:t>
      </w:r>
    </w:p>
    <w:p w:rsidR="00A423C6" w:rsidRPr="00B77366" w:rsidRDefault="00A423C6" w:rsidP="001A16A6">
      <w:pPr>
        <w:shd w:val="clear" w:color="auto" w:fill="FFFFFF"/>
        <w:jc w:val="both"/>
        <w:rPr>
          <w:color w:val="000000"/>
          <w:spacing w:val="-3"/>
        </w:rPr>
      </w:pPr>
      <w:r w:rsidRPr="00B77366">
        <w:rPr>
          <w:color w:val="000000"/>
          <w:spacing w:val="-3"/>
        </w:rPr>
        <w:t xml:space="preserve">Уполномоченный сотрудник ГАРАНТА, ответственный за верификацию данной Гарантии </w:t>
      </w:r>
    </w:p>
    <w:p w:rsidR="00A423C6" w:rsidRPr="00B77366" w:rsidRDefault="00A423C6" w:rsidP="001A16A6">
      <w:pPr>
        <w:shd w:val="clear" w:color="auto" w:fill="FFFFFF"/>
        <w:jc w:val="both"/>
        <w:rPr>
          <w:color w:val="000000"/>
          <w:spacing w:val="-3"/>
        </w:rPr>
      </w:pPr>
      <w:r w:rsidRPr="00B77366">
        <w:rPr>
          <w:color w:val="000000"/>
          <w:spacing w:val="-3"/>
        </w:rPr>
        <w:t>Ф.И.О. __________________</w:t>
      </w:r>
    </w:p>
    <w:p w:rsidR="00A423C6" w:rsidRPr="00B77366" w:rsidRDefault="00A423C6" w:rsidP="001A16A6">
      <w:pPr>
        <w:shd w:val="clear" w:color="auto" w:fill="FFFFFF"/>
        <w:jc w:val="both"/>
        <w:rPr>
          <w:color w:val="000000"/>
          <w:spacing w:val="-3"/>
        </w:rPr>
      </w:pPr>
      <w:r w:rsidRPr="00B77366">
        <w:rPr>
          <w:color w:val="000000"/>
          <w:spacing w:val="-3"/>
        </w:rPr>
        <w:t>Должность: ______________</w:t>
      </w:r>
    </w:p>
    <w:p w:rsidR="00A423C6" w:rsidRPr="00B77366" w:rsidRDefault="00A423C6" w:rsidP="001A16A6">
      <w:pPr>
        <w:shd w:val="clear" w:color="auto" w:fill="FFFFFF"/>
        <w:jc w:val="both"/>
        <w:rPr>
          <w:color w:val="000000"/>
          <w:spacing w:val="-3"/>
        </w:rPr>
      </w:pPr>
      <w:r w:rsidRPr="00B77366">
        <w:rPr>
          <w:color w:val="000000"/>
          <w:spacing w:val="-3"/>
        </w:rPr>
        <w:t>Телефон: ________________</w:t>
      </w:r>
    </w:p>
    <w:p w:rsidR="00A423C6" w:rsidRPr="00B77366" w:rsidRDefault="00A423C6" w:rsidP="001A16A6">
      <w:pPr>
        <w:shd w:val="clear" w:color="auto" w:fill="FFFFFF"/>
        <w:jc w:val="both"/>
        <w:rPr>
          <w:color w:val="000000"/>
          <w:spacing w:val="-3"/>
        </w:rPr>
      </w:pPr>
      <w:r w:rsidRPr="00B77366">
        <w:rPr>
          <w:color w:val="000000"/>
          <w:spacing w:val="-3"/>
        </w:rPr>
        <w:t>Факс  ___________________</w:t>
      </w:r>
    </w:p>
    <w:p w:rsidR="00A423C6" w:rsidRPr="001A16A6" w:rsidRDefault="00A423C6" w:rsidP="001A16A6">
      <w:pPr>
        <w:shd w:val="clear" w:color="auto" w:fill="FFFFFF"/>
        <w:jc w:val="both"/>
      </w:pPr>
      <w:r w:rsidRPr="00B77366">
        <w:rPr>
          <w:lang w:val="en-US"/>
        </w:rPr>
        <w:t>e</w:t>
      </w:r>
      <w:r w:rsidRPr="00B77366">
        <w:t>-</w:t>
      </w:r>
      <w:r w:rsidRPr="00B77366">
        <w:rPr>
          <w:lang w:val="en-US"/>
        </w:rPr>
        <w:t>mail</w:t>
      </w:r>
      <w:r w:rsidRPr="00B77366">
        <w:t>: __________________</w:t>
      </w:r>
    </w:p>
    <w:p w:rsidR="00A423C6" w:rsidRDefault="00A423C6" w:rsidP="001A16A6">
      <w:pPr>
        <w:jc w:val="both"/>
      </w:pPr>
    </w:p>
    <w:p w:rsidR="00A423C6" w:rsidRDefault="00A423C6" w:rsidP="001A16A6">
      <w:pPr>
        <w:jc w:val="both"/>
      </w:pPr>
    </w:p>
    <w:p w:rsidR="00A423C6" w:rsidRDefault="00A423C6" w:rsidP="00671F7A">
      <w:pPr>
        <w:jc w:val="center"/>
        <w:outlineLvl w:val="0"/>
        <w:rPr>
          <w:bCs/>
        </w:rPr>
      </w:pPr>
    </w:p>
    <w:p w:rsidR="00A423C6" w:rsidRPr="00024929" w:rsidRDefault="00A423C6" w:rsidP="00671F7A">
      <w:pPr>
        <w:jc w:val="center"/>
        <w:outlineLvl w:val="0"/>
        <w:rPr>
          <w:bCs/>
        </w:rPr>
      </w:pPr>
      <w:r w:rsidRPr="00024929">
        <w:rPr>
          <w:bCs/>
        </w:rPr>
        <w:t>ПОДПИСИ СТОРОН:</w:t>
      </w:r>
    </w:p>
    <w:p w:rsidR="00A423C6" w:rsidRPr="00024929" w:rsidRDefault="00A423C6" w:rsidP="00671F7A">
      <w:pPr>
        <w:jc w:val="center"/>
        <w:rPr>
          <w:bCs/>
        </w:rPr>
      </w:pPr>
    </w:p>
    <w:tbl>
      <w:tblPr>
        <w:tblW w:w="918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60"/>
        <w:gridCol w:w="3060"/>
        <w:gridCol w:w="3060"/>
      </w:tblGrid>
      <w:tr w:rsidR="00A423C6" w:rsidRPr="00024929" w:rsidTr="00AF78DA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A423C6" w:rsidRPr="00024929" w:rsidRDefault="00A423C6" w:rsidP="00AF78DA">
            <w:pPr>
              <w:shd w:val="clear" w:color="auto" w:fill="FFFFFF"/>
              <w:ind w:left="14"/>
              <w:jc w:val="center"/>
            </w:pPr>
            <w:r w:rsidRPr="00024929">
              <w:rPr>
                <w:b/>
              </w:rPr>
              <w:t xml:space="preserve">От </w:t>
            </w:r>
            <w:r w:rsidRPr="00024929">
              <w:rPr>
                <w:b/>
                <w:bCs/>
                <w:spacing w:val="-2"/>
              </w:rPr>
              <w:t>Продавца</w:t>
            </w:r>
            <w:r w:rsidRPr="00024929">
              <w:rPr>
                <w:b/>
              </w:rPr>
              <w:t>: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A423C6" w:rsidRPr="00024929" w:rsidRDefault="00A423C6" w:rsidP="00AF78DA">
            <w:pPr>
              <w:shd w:val="clear" w:color="auto" w:fill="FFFFFF"/>
              <w:ind w:left="14"/>
              <w:jc w:val="center"/>
            </w:pPr>
            <w:r w:rsidRPr="00024929">
              <w:rPr>
                <w:b/>
              </w:rPr>
              <w:t xml:space="preserve">От </w:t>
            </w:r>
            <w:r w:rsidRPr="00024929">
              <w:rPr>
                <w:b/>
                <w:bCs/>
                <w:spacing w:val="-2"/>
              </w:rPr>
              <w:t>Покупателя (Лизингодателя)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A423C6" w:rsidRPr="00024929" w:rsidRDefault="00A423C6" w:rsidP="00AF78DA">
            <w:pPr>
              <w:shd w:val="clear" w:color="auto" w:fill="FFFFFF"/>
              <w:ind w:left="14"/>
              <w:jc w:val="center"/>
            </w:pPr>
            <w:r w:rsidRPr="00024929">
              <w:rPr>
                <w:b/>
              </w:rPr>
              <w:t>От Лизингополучателя</w:t>
            </w:r>
          </w:p>
        </w:tc>
      </w:tr>
      <w:tr w:rsidR="00A423C6" w:rsidRPr="00024929" w:rsidTr="00AF78DA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A423C6" w:rsidRPr="00024929" w:rsidRDefault="00A423C6" w:rsidP="00AF78DA">
            <w:pPr>
              <w:shd w:val="clear" w:color="auto" w:fill="FFFFFF"/>
              <w:ind w:left="14"/>
              <w:jc w:val="center"/>
            </w:pPr>
            <w:r w:rsidRPr="00024929">
              <w:t>________________________________________________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A423C6" w:rsidRPr="00024929" w:rsidRDefault="00A423C6" w:rsidP="00AF78DA">
            <w:pPr>
              <w:shd w:val="clear" w:color="auto" w:fill="FFFFFF"/>
              <w:ind w:left="14"/>
              <w:jc w:val="center"/>
            </w:pPr>
            <w:r w:rsidRPr="00024929">
              <w:t>________________________________________________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A423C6" w:rsidRPr="00024929" w:rsidRDefault="00A423C6" w:rsidP="00AF78DA">
            <w:pPr>
              <w:shd w:val="clear" w:color="auto" w:fill="FFFFFF"/>
              <w:ind w:left="14"/>
              <w:jc w:val="center"/>
              <w:rPr>
                <w:lang w:val="en-US"/>
              </w:rPr>
            </w:pPr>
            <w:r w:rsidRPr="00024929">
              <w:rPr>
                <w:lang w:val="en-US"/>
              </w:rPr>
              <w:t>_____________________</w:t>
            </w:r>
          </w:p>
          <w:p w:rsidR="00A423C6" w:rsidRPr="00024929" w:rsidRDefault="00A423C6" w:rsidP="00AF78DA">
            <w:pPr>
              <w:shd w:val="clear" w:color="auto" w:fill="FFFFFF"/>
              <w:ind w:left="14"/>
              <w:jc w:val="center"/>
            </w:pPr>
            <w:r w:rsidRPr="00024929">
              <w:t>АО «НИАЭП»</w:t>
            </w:r>
          </w:p>
        </w:tc>
      </w:tr>
      <w:tr w:rsidR="00A423C6" w:rsidRPr="00024929" w:rsidTr="00AF78DA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A423C6" w:rsidRPr="00024929" w:rsidRDefault="00A423C6" w:rsidP="00AF78DA">
            <w:pPr>
              <w:shd w:val="clear" w:color="auto" w:fill="FFFFFF"/>
              <w:ind w:left="14"/>
              <w:jc w:val="center"/>
            </w:pPr>
          </w:p>
        </w:tc>
        <w:tc>
          <w:tcPr>
            <w:tcW w:w="3060" w:type="dxa"/>
            <w:shd w:val="clear" w:color="auto" w:fill="FFFFFF"/>
            <w:vAlign w:val="center"/>
          </w:tcPr>
          <w:p w:rsidR="00A423C6" w:rsidRPr="00024929" w:rsidRDefault="00A423C6" w:rsidP="00AF78DA">
            <w:pPr>
              <w:shd w:val="clear" w:color="auto" w:fill="FFFFFF"/>
              <w:ind w:left="14"/>
              <w:jc w:val="center"/>
            </w:pPr>
          </w:p>
        </w:tc>
        <w:tc>
          <w:tcPr>
            <w:tcW w:w="3060" w:type="dxa"/>
            <w:shd w:val="clear" w:color="auto" w:fill="FFFFFF"/>
            <w:vAlign w:val="center"/>
          </w:tcPr>
          <w:p w:rsidR="00A423C6" w:rsidRPr="00024929" w:rsidRDefault="00A423C6" w:rsidP="00AF78DA">
            <w:pPr>
              <w:shd w:val="clear" w:color="auto" w:fill="FFFFFF"/>
              <w:ind w:left="14"/>
              <w:jc w:val="center"/>
            </w:pPr>
          </w:p>
        </w:tc>
      </w:tr>
      <w:tr w:rsidR="00A423C6" w:rsidRPr="00024929" w:rsidTr="00AF78DA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A423C6" w:rsidRPr="00024929" w:rsidRDefault="00A423C6" w:rsidP="00AF78DA">
            <w:pPr>
              <w:shd w:val="clear" w:color="auto" w:fill="FFFFFF"/>
              <w:ind w:left="14"/>
              <w:jc w:val="center"/>
            </w:pPr>
            <w:r w:rsidRPr="00024929">
              <w:t>______________/_________/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A423C6" w:rsidRPr="00024929" w:rsidRDefault="00A423C6" w:rsidP="00AF78DA">
            <w:pPr>
              <w:shd w:val="clear" w:color="auto" w:fill="FFFFFF"/>
              <w:ind w:left="14"/>
              <w:jc w:val="center"/>
            </w:pPr>
            <w:r w:rsidRPr="00024929">
              <w:t>______________/_________/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A423C6" w:rsidRPr="00024929" w:rsidRDefault="00A423C6" w:rsidP="00AF78DA">
            <w:pPr>
              <w:shd w:val="clear" w:color="auto" w:fill="FFFFFF"/>
              <w:ind w:left="14"/>
              <w:jc w:val="center"/>
            </w:pPr>
            <w:r w:rsidRPr="00024929">
              <w:t>____________/</w:t>
            </w:r>
            <w:r w:rsidRPr="00024929">
              <w:rPr>
                <w:lang w:val="en-US"/>
              </w:rPr>
              <w:t>__________</w:t>
            </w:r>
            <w:r w:rsidRPr="00024929">
              <w:t>/</w:t>
            </w:r>
          </w:p>
        </w:tc>
      </w:tr>
      <w:tr w:rsidR="00A423C6" w:rsidRPr="00024929" w:rsidTr="00AF78DA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A423C6" w:rsidRPr="00024929" w:rsidRDefault="00A423C6" w:rsidP="00AF78DA">
            <w:pPr>
              <w:shd w:val="clear" w:color="auto" w:fill="FFFFFF"/>
              <w:ind w:left="14"/>
              <w:jc w:val="center"/>
            </w:pPr>
            <w:r w:rsidRPr="00024929">
              <w:t>М.П.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A423C6" w:rsidRPr="00024929" w:rsidRDefault="00A423C6" w:rsidP="00AF78DA">
            <w:pPr>
              <w:shd w:val="clear" w:color="auto" w:fill="FFFFFF"/>
              <w:ind w:left="14"/>
              <w:jc w:val="center"/>
            </w:pPr>
            <w:r w:rsidRPr="00024929">
              <w:t>М.П.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A423C6" w:rsidRPr="00024929" w:rsidRDefault="00A423C6" w:rsidP="00AF78DA">
            <w:pPr>
              <w:shd w:val="clear" w:color="auto" w:fill="FFFFFF"/>
              <w:ind w:left="14"/>
              <w:jc w:val="center"/>
            </w:pPr>
            <w:r w:rsidRPr="00024929">
              <w:t>М.П.</w:t>
            </w:r>
          </w:p>
        </w:tc>
      </w:tr>
    </w:tbl>
    <w:p w:rsidR="00A423C6" w:rsidRPr="001A16A6" w:rsidRDefault="00A423C6" w:rsidP="001A16A6">
      <w:pPr>
        <w:jc w:val="both"/>
      </w:pPr>
    </w:p>
    <w:sectPr w:rsidR="00A423C6" w:rsidRPr="001A16A6" w:rsidSect="00EE0F95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851" w:right="991" w:bottom="709" w:left="1843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3C6" w:rsidRDefault="00A423C6" w:rsidP="00DE27B8">
      <w:r>
        <w:separator/>
      </w:r>
    </w:p>
  </w:endnote>
  <w:endnote w:type="continuationSeparator" w:id="0">
    <w:p w:rsidR="00A423C6" w:rsidRDefault="00A423C6" w:rsidP="00DE27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3C6" w:rsidRDefault="00A423C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3C6" w:rsidRDefault="00A423C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3C6" w:rsidRDefault="00A423C6" w:rsidP="00DE27B8">
      <w:r>
        <w:separator/>
      </w:r>
    </w:p>
  </w:footnote>
  <w:footnote w:type="continuationSeparator" w:id="0">
    <w:p w:rsidR="00A423C6" w:rsidRDefault="00A423C6" w:rsidP="00DE27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3C6" w:rsidRDefault="00A423C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3C6" w:rsidRDefault="00A423C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27B8"/>
    <w:rsid w:val="0000296D"/>
    <w:rsid w:val="00006B60"/>
    <w:rsid w:val="00016673"/>
    <w:rsid w:val="0002041C"/>
    <w:rsid w:val="00024929"/>
    <w:rsid w:val="0002798F"/>
    <w:rsid w:val="00056801"/>
    <w:rsid w:val="00076B0D"/>
    <w:rsid w:val="000866C8"/>
    <w:rsid w:val="000941D1"/>
    <w:rsid w:val="000B0F7E"/>
    <w:rsid w:val="000B31CC"/>
    <w:rsid w:val="000C0D75"/>
    <w:rsid w:val="000D3BED"/>
    <w:rsid w:val="000D6CA8"/>
    <w:rsid w:val="000E46CE"/>
    <w:rsid w:val="000F42AA"/>
    <w:rsid w:val="00107605"/>
    <w:rsid w:val="00113137"/>
    <w:rsid w:val="00120D94"/>
    <w:rsid w:val="0013657C"/>
    <w:rsid w:val="0014657C"/>
    <w:rsid w:val="00171891"/>
    <w:rsid w:val="0018318B"/>
    <w:rsid w:val="001915E9"/>
    <w:rsid w:val="00195D85"/>
    <w:rsid w:val="001A16A6"/>
    <w:rsid w:val="001A62AE"/>
    <w:rsid w:val="001A68EE"/>
    <w:rsid w:val="001A7A11"/>
    <w:rsid w:val="001C62CE"/>
    <w:rsid w:val="001D4514"/>
    <w:rsid w:val="00212F72"/>
    <w:rsid w:val="00225410"/>
    <w:rsid w:val="00225BE4"/>
    <w:rsid w:val="0023282E"/>
    <w:rsid w:val="00243319"/>
    <w:rsid w:val="00243ED0"/>
    <w:rsid w:val="002516EF"/>
    <w:rsid w:val="00261D89"/>
    <w:rsid w:val="00270DAF"/>
    <w:rsid w:val="00273070"/>
    <w:rsid w:val="00284631"/>
    <w:rsid w:val="00287A52"/>
    <w:rsid w:val="0029606B"/>
    <w:rsid w:val="002B299B"/>
    <w:rsid w:val="002B7060"/>
    <w:rsid w:val="002D51F5"/>
    <w:rsid w:val="002D657F"/>
    <w:rsid w:val="002E7161"/>
    <w:rsid w:val="002F14F3"/>
    <w:rsid w:val="003027C6"/>
    <w:rsid w:val="00304C91"/>
    <w:rsid w:val="00315110"/>
    <w:rsid w:val="003232D6"/>
    <w:rsid w:val="003254D1"/>
    <w:rsid w:val="00325D41"/>
    <w:rsid w:val="00336051"/>
    <w:rsid w:val="00340D3C"/>
    <w:rsid w:val="00347896"/>
    <w:rsid w:val="0035020C"/>
    <w:rsid w:val="00355B81"/>
    <w:rsid w:val="0036291F"/>
    <w:rsid w:val="00392D0A"/>
    <w:rsid w:val="003A3AB7"/>
    <w:rsid w:val="003B38A1"/>
    <w:rsid w:val="003C1FF6"/>
    <w:rsid w:val="003C23E0"/>
    <w:rsid w:val="003C3D86"/>
    <w:rsid w:val="003C6E6E"/>
    <w:rsid w:val="003F2334"/>
    <w:rsid w:val="003F3C01"/>
    <w:rsid w:val="00407D7C"/>
    <w:rsid w:val="00422D6C"/>
    <w:rsid w:val="004334AB"/>
    <w:rsid w:val="004411D7"/>
    <w:rsid w:val="004436CE"/>
    <w:rsid w:val="00476F88"/>
    <w:rsid w:val="004974C5"/>
    <w:rsid w:val="00497535"/>
    <w:rsid w:val="0049788B"/>
    <w:rsid w:val="004A5110"/>
    <w:rsid w:val="004B4221"/>
    <w:rsid w:val="004C0C7A"/>
    <w:rsid w:val="004C571B"/>
    <w:rsid w:val="004D7AA1"/>
    <w:rsid w:val="004E14D5"/>
    <w:rsid w:val="004F17CD"/>
    <w:rsid w:val="004F216E"/>
    <w:rsid w:val="005034A3"/>
    <w:rsid w:val="00526853"/>
    <w:rsid w:val="00532BB7"/>
    <w:rsid w:val="00540209"/>
    <w:rsid w:val="00554AD0"/>
    <w:rsid w:val="00555175"/>
    <w:rsid w:val="0055658B"/>
    <w:rsid w:val="005568B3"/>
    <w:rsid w:val="00572944"/>
    <w:rsid w:val="00573985"/>
    <w:rsid w:val="00582C8A"/>
    <w:rsid w:val="00584FE3"/>
    <w:rsid w:val="0058738D"/>
    <w:rsid w:val="00587B4F"/>
    <w:rsid w:val="0059452E"/>
    <w:rsid w:val="0059515A"/>
    <w:rsid w:val="005972AC"/>
    <w:rsid w:val="00597A6A"/>
    <w:rsid w:val="005A0E13"/>
    <w:rsid w:val="005B1AF8"/>
    <w:rsid w:val="005B2E53"/>
    <w:rsid w:val="005B36A9"/>
    <w:rsid w:val="005C578A"/>
    <w:rsid w:val="005C5DC0"/>
    <w:rsid w:val="005D0AFF"/>
    <w:rsid w:val="005D2E7E"/>
    <w:rsid w:val="00611D40"/>
    <w:rsid w:val="006127DE"/>
    <w:rsid w:val="00615A86"/>
    <w:rsid w:val="00635FE7"/>
    <w:rsid w:val="00637887"/>
    <w:rsid w:val="006561AF"/>
    <w:rsid w:val="00663836"/>
    <w:rsid w:val="00671F7A"/>
    <w:rsid w:val="00675407"/>
    <w:rsid w:val="006755E8"/>
    <w:rsid w:val="00676C53"/>
    <w:rsid w:val="006B0884"/>
    <w:rsid w:val="006C4A7C"/>
    <w:rsid w:val="006D4005"/>
    <w:rsid w:val="006D577A"/>
    <w:rsid w:val="007038E0"/>
    <w:rsid w:val="00715029"/>
    <w:rsid w:val="0073545B"/>
    <w:rsid w:val="00745540"/>
    <w:rsid w:val="00754136"/>
    <w:rsid w:val="00763086"/>
    <w:rsid w:val="0077389A"/>
    <w:rsid w:val="00775750"/>
    <w:rsid w:val="007816B2"/>
    <w:rsid w:val="00785F95"/>
    <w:rsid w:val="00795C4F"/>
    <w:rsid w:val="00796CE2"/>
    <w:rsid w:val="007A126F"/>
    <w:rsid w:val="007A3E93"/>
    <w:rsid w:val="007B2B56"/>
    <w:rsid w:val="007B3C12"/>
    <w:rsid w:val="007B5D80"/>
    <w:rsid w:val="007D4BEE"/>
    <w:rsid w:val="007D54FF"/>
    <w:rsid w:val="007E681D"/>
    <w:rsid w:val="007E7E51"/>
    <w:rsid w:val="007F4050"/>
    <w:rsid w:val="007F7EBB"/>
    <w:rsid w:val="008357CA"/>
    <w:rsid w:val="00844E60"/>
    <w:rsid w:val="008465C7"/>
    <w:rsid w:val="00863D2E"/>
    <w:rsid w:val="008671B5"/>
    <w:rsid w:val="00881A0A"/>
    <w:rsid w:val="008854AA"/>
    <w:rsid w:val="008A34CC"/>
    <w:rsid w:val="008B481F"/>
    <w:rsid w:val="00922AE4"/>
    <w:rsid w:val="00924DD5"/>
    <w:rsid w:val="00930C39"/>
    <w:rsid w:val="00934BE7"/>
    <w:rsid w:val="00943596"/>
    <w:rsid w:val="00943809"/>
    <w:rsid w:val="009538AD"/>
    <w:rsid w:val="009606D6"/>
    <w:rsid w:val="00980668"/>
    <w:rsid w:val="009829CA"/>
    <w:rsid w:val="00983107"/>
    <w:rsid w:val="009C0AC9"/>
    <w:rsid w:val="009C3118"/>
    <w:rsid w:val="009E3FBC"/>
    <w:rsid w:val="00A12620"/>
    <w:rsid w:val="00A34275"/>
    <w:rsid w:val="00A423C6"/>
    <w:rsid w:val="00A450DE"/>
    <w:rsid w:val="00A54758"/>
    <w:rsid w:val="00A63934"/>
    <w:rsid w:val="00A6417E"/>
    <w:rsid w:val="00A6427E"/>
    <w:rsid w:val="00A73C84"/>
    <w:rsid w:val="00A80531"/>
    <w:rsid w:val="00A95D85"/>
    <w:rsid w:val="00AB6086"/>
    <w:rsid w:val="00AD0C02"/>
    <w:rsid w:val="00AE3507"/>
    <w:rsid w:val="00AE4ED1"/>
    <w:rsid w:val="00AF0AC5"/>
    <w:rsid w:val="00AF2A26"/>
    <w:rsid w:val="00AF4973"/>
    <w:rsid w:val="00AF78DA"/>
    <w:rsid w:val="00B03659"/>
    <w:rsid w:val="00B20E8C"/>
    <w:rsid w:val="00B24BB4"/>
    <w:rsid w:val="00B53584"/>
    <w:rsid w:val="00B77366"/>
    <w:rsid w:val="00B81C4C"/>
    <w:rsid w:val="00B92916"/>
    <w:rsid w:val="00B94A21"/>
    <w:rsid w:val="00B96632"/>
    <w:rsid w:val="00BD5EB8"/>
    <w:rsid w:val="00C0084E"/>
    <w:rsid w:val="00C06455"/>
    <w:rsid w:val="00C073CA"/>
    <w:rsid w:val="00C143AF"/>
    <w:rsid w:val="00C17DA5"/>
    <w:rsid w:val="00C2134F"/>
    <w:rsid w:val="00C241D9"/>
    <w:rsid w:val="00C42E93"/>
    <w:rsid w:val="00C504EE"/>
    <w:rsid w:val="00C51FCB"/>
    <w:rsid w:val="00C80C1C"/>
    <w:rsid w:val="00C97F3E"/>
    <w:rsid w:val="00CA4AE7"/>
    <w:rsid w:val="00CB1210"/>
    <w:rsid w:val="00CB15A4"/>
    <w:rsid w:val="00CB4397"/>
    <w:rsid w:val="00CB452C"/>
    <w:rsid w:val="00CB4A6D"/>
    <w:rsid w:val="00CC592A"/>
    <w:rsid w:val="00CD656A"/>
    <w:rsid w:val="00CD7F8E"/>
    <w:rsid w:val="00CF0193"/>
    <w:rsid w:val="00CF702F"/>
    <w:rsid w:val="00D15D5E"/>
    <w:rsid w:val="00D16C89"/>
    <w:rsid w:val="00D27E9C"/>
    <w:rsid w:val="00D36984"/>
    <w:rsid w:val="00D41D4C"/>
    <w:rsid w:val="00D45FF2"/>
    <w:rsid w:val="00D46D84"/>
    <w:rsid w:val="00D508D1"/>
    <w:rsid w:val="00D520F2"/>
    <w:rsid w:val="00D54A52"/>
    <w:rsid w:val="00D55255"/>
    <w:rsid w:val="00D70D29"/>
    <w:rsid w:val="00D710D4"/>
    <w:rsid w:val="00D72657"/>
    <w:rsid w:val="00D82B72"/>
    <w:rsid w:val="00DE27B8"/>
    <w:rsid w:val="00DF29AA"/>
    <w:rsid w:val="00DF3858"/>
    <w:rsid w:val="00DF4B22"/>
    <w:rsid w:val="00E02C77"/>
    <w:rsid w:val="00E04FE0"/>
    <w:rsid w:val="00E05BEA"/>
    <w:rsid w:val="00E16048"/>
    <w:rsid w:val="00E17D69"/>
    <w:rsid w:val="00E3065A"/>
    <w:rsid w:val="00E445AC"/>
    <w:rsid w:val="00E61BDD"/>
    <w:rsid w:val="00E66323"/>
    <w:rsid w:val="00E914C0"/>
    <w:rsid w:val="00E94F84"/>
    <w:rsid w:val="00ED2E0F"/>
    <w:rsid w:val="00ED511B"/>
    <w:rsid w:val="00EE0F95"/>
    <w:rsid w:val="00EF141D"/>
    <w:rsid w:val="00F0188C"/>
    <w:rsid w:val="00F20D67"/>
    <w:rsid w:val="00F232FA"/>
    <w:rsid w:val="00F3399D"/>
    <w:rsid w:val="00F42088"/>
    <w:rsid w:val="00F42E0E"/>
    <w:rsid w:val="00F4765B"/>
    <w:rsid w:val="00F47D5A"/>
    <w:rsid w:val="00F5144D"/>
    <w:rsid w:val="00F51477"/>
    <w:rsid w:val="00F71079"/>
    <w:rsid w:val="00F86401"/>
    <w:rsid w:val="00F9463B"/>
    <w:rsid w:val="00F95688"/>
    <w:rsid w:val="00FB7164"/>
    <w:rsid w:val="00FD6171"/>
    <w:rsid w:val="00FE3205"/>
    <w:rsid w:val="00FF146E"/>
    <w:rsid w:val="00FF7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C01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E27B8"/>
    <w:pPr>
      <w:keepNext/>
      <w:spacing w:before="240" w:after="60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3F3C01"/>
    <w:pPr>
      <w:keepNext/>
      <w:outlineLvl w:val="4"/>
    </w:pPr>
    <w:rPr>
      <w:b/>
      <w:bCs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E27B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3F3C0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DE27B8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DE27B8"/>
    <w:pPr>
      <w:spacing w:after="60"/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DE27B8"/>
    <w:rPr>
      <w:rFonts w:ascii="Times New Roman" w:hAnsi="Times New Roman" w:cs="Times New Roman"/>
      <w:sz w:val="20"/>
      <w:szCs w:val="20"/>
      <w:lang w:eastAsia="ru-RU"/>
    </w:rPr>
  </w:style>
  <w:style w:type="paragraph" w:styleId="NormalWeb">
    <w:name w:val="Normal (Web)"/>
    <w:basedOn w:val="Normal"/>
    <w:uiPriority w:val="99"/>
    <w:rsid w:val="003F3C01"/>
    <w:pPr>
      <w:spacing w:before="100" w:after="100"/>
    </w:pPr>
    <w:rPr>
      <w:szCs w:val="20"/>
    </w:rPr>
  </w:style>
  <w:style w:type="paragraph" w:customStyle="1" w:styleId="02statia2">
    <w:name w:val="02statia2"/>
    <w:basedOn w:val="Normal"/>
    <w:uiPriority w:val="99"/>
    <w:rsid w:val="003F3C01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3F3C01"/>
    <w:pPr>
      <w:jc w:val="both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F3C01"/>
    <w:rPr>
      <w:rFonts w:ascii="Tahoma" w:hAnsi="Tahoma" w:cs="Tahoma"/>
      <w:sz w:val="16"/>
      <w:szCs w:val="16"/>
      <w:lang w:eastAsia="ru-RU"/>
    </w:rPr>
  </w:style>
  <w:style w:type="paragraph" w:styleId="BodyText">
    <w:name w:val="Body Text"/>
    <w:basedOn w:val="Normal"/>
    <w:link w:val="BodyTextChar"/>
    <w:uiPriority w:val="99"/>
    <w:rsid w:val="003F3C01"/>
    <w:pPr>
      <w:jc w:val="both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F3C01"/>
    <w:rPr>
      <w:rFonts w:ascii="Times New Roman" w:hAnsi="Times New Roman" w:cs="Times New Roman"/>
      <w:i/>
      <w:sz w:val="20"/>
      <w:szCs w:val="20"/>
      <w:lang w:eastAsia="ru-RU"/>
    </w:rPr>
  </w:style>
  <w:style w:type="paragraph" w:styleId="BodyText3">
    <w:name w:val="Body Text 3"/>
    <w:basedOn w:val="Normal"/>
    <w:link w:val="BodyText3Char"/>
    <w:uiPriority w:val="99"/>
    <w:rsid w:val="003F3C01"/>
    <w:pPr>
      <w:spacing w:after="120"/>
      <w:jc w:val="both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3F3C01"/>
    <w:rPr>
      <w:rFonts w:ascii="Times New Roman" w:hAnsi="Times New Roman" w:cs="Times New Roman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3F3C0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F3C01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3F3C0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F3C0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1A16A6"/>
    <w:rPr>
      <w:rFonts w:ascii="Times New Roman" w:hAnsi="Times New Roman"/>
      <w:sz w:val="22"/>
    </w:rPr>
  </w:style>
  <w:style w:type="paragraph" w:customStyle="1" w:styleId="Style24">
    <w:name w:val="Style24"/>
    <w:basedOn w:val="Normal"/>
    <w:uiPriority w:val="99"/>
    <w:rsid w:val="001A16A6"/>
    <w:pPr>
      <w:widowControl w:val="0"/>
      <w:autoSpaceDE w:val="0"/>
      <w:autoSpaceDN w:val="0"/>
      <w:adjustRightInd w:val="0"/>
      <w:spacing w:line="281" w:lineRule="exact"/>
      <w:jc w:val="both"/>
    </w:pPr>
  </w:style>
  <w:style w:type="paragraph" w:styleId="PlainText">
    <w:name w:val="Plain Text"/>
    <w:basedOn w:val="Normal"/>
    <w:link w:val="PlainTextChar"/>
    <w:uiPriority w:val="99"/>
    <w:semiHidden/>
    <w:rsid w:val="001A16A6"/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1A16A6"/>
    <w:rPr>
      <w:rFonts w:ascii="Consolas" w:hAnsi="Consolas" w:cs="Times New Roman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19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978</Words>
  <Characters>5577</Characters>
  <Application>Microsoft Office Outlook</Application>
  <DocSecurity>0</DocSecurity>
  <Lines>0</Lines>
  <Paragraphs>0</Paragraphs>
  <ScaleCrop>false</ScaleCrop>
  <Company>Rosatom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6612</cp:lastModifiedBy>
  <cp:revision>10</cp:revision>
  <cp:lastPrinted>2014-10-24T16:20:00Z</cp:lastPrinted>
  <dcterms:created xsi:type="dcterms:W3CDTF">2015-02-02T09:13:00Z</dcterms:created>
  <dcterms:modified xsi:type="dcterms:W3CDTF">2015-05-14T06:50:00Z</dcterms:modified>
</cp:coreProperties>
</file>